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9B2E6" w14:textId="6C6AA219" w:rsidR="00D46346" w:rsidRDefault="00D46346" w:rsidP="00D46346">
      <w:pPr>
        <w:pStyle w:val="NoSpacing"/>
      </w:pPr>
      <w:bookmarkStart w:id="0" w:name="_GoBack"/>
      <w:bookmarkEnd w:id="0"/>
      <w:r>
        <w:rPr>
          <w:u w:val="single"/>
        </w:rPr>
        <w:t>William MECHON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14:paraId="51D98414" w14:textId="7CB0B7CF" w:rsidR="00D46346" w:rsidRDefault="00D46346" w:rsidP="00D46346">
      <w:pPr>
        <w:pStyle w:val="NoSpacing"/>
      </w:pPr>
      <w:r>
        <w:t>of London. Pinner.</w:t>
      </w:r>
    </w:p>
    <w:p w14:paraId="22887BD5" w14:textId="69036920" w:rsidR="00D46346" w:rsidRDefault="00D46346" w:rsidP="00D46346">
      <w:pPr>
        <w:pStyle w:val="NoSpacing"/>
      </w:pPr>
    </w:p>
    <w:p w14:paraId="42E4ED28" w14:textId="636AED06" w:rsidR="00D46346" w:rsidRDefault="00D46346" w:rsidP="00D46346">
      <w:pPr>
        <w:pStyle w:val="NoSpacing"/>
      </w:pPr>
    </w:p>
    <w:p w14:paraId="4DEC35CE" w14:textId="1F77054D" w:rsidR="00D46346" w:rsidRDefault="00D46346" w:rsidP="00D46346">
      <w:pPr>
        <w:pStyle w:val="NoSpacing"/>
      </w:pPr>
      <w:r>
        <w:t>24 Feb.1476</w:t>
      </w:r>
      <w:r>
        <w:tab/>
        <w:t xml:space="preserve">He, Robert </w:t>
      </w:r>
      <w:proofErr w:type="spellStart"/>
      <w:r>
        <w:t>Duplage</w:t>
      </w:r>
      <w:proofErr w:type="spellEnd"/>
      <w:r>
        <w:t>, tailor(q.v.), John Broun, grocer(q.v.), and</w:t>
      </w:r>
      <w:r>
        <w:t xml:space="preserve"> John</w:t>
      </w:r>
    </w:p>
    <w:p w14:paraId="79D8FEB1" w14:textId="03582DFE" w:rsidR="00D46346" w:rsidRDefault="00D46346" w:rsidP="00D46346">
      <w:pPr>
        <w:pStyle w:val="NoSpacing"/>
      </w:pPr>
      <w:r>
        <w:tab/>
      </w:r>
      <w:r>
        <w:tab/>
      </w:r>
      <w:proofErr w:type="spellStart"/>
      <w:r>
        <w:t>Wymbysshe</w:t>
      </w:r>
      <w:proofErr w:type="spellEnd"/>
      <w:r>
        <w:t>, grocer</w:t>
      </w:r>
      <w:r>
        <w:t xml:space="preserve">(q.v.), appeared before Robert Bassett, the Mayor(q.v.), </w:t>
      </w:r>
    </w:p>
    <w:p w14:paraId="14AFCADC" w14:textId="77777777" w:rsidR="00D46346" w:rsidRDefault="00D46346" w:rsidP="00D46346">
      <w:pPr>
        <w:pStyle w:val="NoSpacing"/>
      </w:pPr>
      <w:r>
        <w:tab/>
      </w:r>
      <w:r>
        <w:tab/>
        <w:t xml:space="preserve">and the Aldermen and </w:t>
      </w:r>
      <w:proofErr w:type="gramStart"/>
      <w:r>
        <w:t>entered into</w:t>
      </w:r>
      <w:proofErr w:type="gramEnd"/>
      <w:r>
        <w:t xml:space="preserve"> a bond for the payment of 50 marks,</w:t>
      </w:r>
    </w:p>
    <w:p w14:paraId="37060575" w14:textId="77777777" w:rsidR="00D46346" w:rsidRDefault="00D46346" w:rsidP="00D46346">
      <w:pPr>
        <w:pStyle w:val="NoSpacing"/>
      </w:pPr>
      <w:r>
        <w:tab/>
      </w:r>
      <w:r>
        <w:tab/>
        <w:t xml:space="preserve">a cup and a </w:t>
      </w:r>
      <w:proofErr w:type="spellStart"/>
      <w:r>
        <w:t>covercle</w:t>
      </w:r>
      <w:proofErr w:type="spellEnd"/>
      <w:r>
        <w:t xml:space="preserve"> by John </w:t>
      </w:r>
      <w:proofErr w:type="spellStart"/>
      <w:r>
        <w:t>Wymbysshe</w:t>
      </w:r>
      <w:proofErr w:type="spellEnd"/>
      <w:r>
        <w:t xml:space="preserve"> for the use of his sons, these</w:t>
      </w:r>
    </w:p>
    <w:p w14:paraId="7D0C216F" w14:textId="77777777" w:rsidR="00D46346" w:rsidRDefault="00D46346" w:rsidP="00D46346">
      <w:pPr>
        <w:pStyle w:val="NoSpacing"/>
      </w:pPr>
      <w:r>
        <w:tab/>
      </w:r>
      <w:r>
        <w:tab/>
        <w:t>having been bequeathed to them by the late Thomas Weller, draper.</w:t>
      </w:r>
    </w:p>
    <w:p w14:paraId="556B878C" w14:textId="77777777" w:rsidR="00D46346" w:rsidRDefault="00D46346" w:rsidP="00D46346">
      <w:pPr>
        <w:pStyle w:val="NoSpacing"/>
      </w:pPr>
      <w:r>
        <w:tab/>
      </w:r>
      <w:r>
        <w:tab/>
        <w:t>(Calendar of the Letter-Books of the City of London: L” folio 116)</w:t>
      </w:r>
    </w:p>
    <w:p w14:paraId="193BF92D" w14:textId="77777777" w:rsidR="00D46346" w:rsidRDefault="00D46346" w:rsidP="00D46346">
      <w:pPr>
        <w:pStyle w:val="NoSpacing"/>
      </w:pPr>
    </w:p>
    <w:p w14:paraId="2CD2FBBB" w14:textId="77777777" w:rsidR="00D46346" w:rsidRDefault="00D46346" w:rsidP="00D46346">
      <w:pPr>
        <w:pStyle w:val="NoSpacing"/>
      </w:pPr>
    </w:p>
    <w:p w14:paraId="350FFA3E" w14:textId="68E9187A" w:rsidR="00D46346" w:rsidRDefault="00D46346" w:rsidP="00D46346">
      <w:pPr>
        <w:pStyle w:val="NoSpacing"/>
      </w:pPr>
      <w:r>
        <w:t>15 May 2018</w:t>
      </w:r>
    </w:p>
    <w:p w14:paraId="453F6FFA" w14:textId="2DB7A5FC" w:rsidR="009B023C" w:rsidRPr="00D46346" w:rsidRDefault="009B023C" w:rsidP="009B023C">
      <w:pPr>
        <w:pStyle w:val="NoSpacing"/>
        <w:ind w:left="1440" w:hanging="1440"/>
      </w:pPr>
    </w:p>
    <w:p w14:paraId="1813E2B0" w14:textId="77777777" w:rsidR="00D46346" w:rsidRPr="00D46346" w:rsidRDefault="00D46346" w:rsidP="00D46346">
      <w:pPr>
        <w:pStyle w:val="NoSpacing"/>
      </w:pPr>
    </w:p>
    <w:p w14:paraId="6A36A48A" w14:textId="77777777" w:rsidR="00D46346" w:rsidRPr="00D46346" w:rsidRDefault="00D46346" w:rsidP="00016387">
      <w:pPr>
        <w:pStyle w:val="NoSpacing"/>
      </w:pPr>
    </w:p>
    <w:p w14:paraId="4B511594" w14:textId="77777777" w:rsidR="00016387" w:rsidRPr="00016387" w:rsidRDefault="00016387" w:rsidP="00E71FC3">
      <w:pPr>
        <w:pStyle w:val="NoSpacing"/>
      </w:pPr>
    </w:p>
    <w:sectPr w:rsidR="00016387" w:rsidRPr="000163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6A807" w14:textId="77777777" w:rsidR="00016387" w:rsidRDefault="00016387" w:rsidP="00E71FC3">
      <w:pPr>
        <w:spacing w:after="0" w:line="240" w:lineRule="auto"/>
      </w:pPr>
      <w:r>
        <w:separator/>
      </w:r>
    </w:p>
  </w:endnote>
  <w:endnote w:type="continuationSeparator" w:id="0">
    <w:p w14:paraId="00F28859" w14:textId="77777777" w:rsidR="00016387" w:rsidRDefault="000163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318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D84FC" w14:textId="77777777" w:rsidR="00016387" w:rsidRDefault="00016387" w:rsidP="00E71FC3">
      <w:pPr>
        <w:spacing w:after="0" w:line="240" w:lineRule="auto"/>
      </w:pPr>
      <w:r>
        <w:separator/>
      </w:r>
    </w:p>
  </w:footnote>
  <w:footnote w:type="continuationSeparator" w:id="0">
    <w:p w14:paraId="3C7E7F0E" w14:textId="77777777" w:rsidR="00016387" w:rsidRDefault="000163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387"/>
    <w:rsid w:val="00016387"/>
    <w:rsid w:val="001A7C09"/>
    <w:rsid w:val="00303803"/>
    <w:rsid w:val="003E18E7"/>
    <w:rsid w:val="00577BD5"/>
    <w:rsid w:val="00656CBA"/>
    <w:rsid w:val="006A1F77"/>
    <w:rsid w:val="00733BE7"/>
    <w:rsid w:val="009B023C"/>
    <w:rsid w:val="00AB52E8"/>
    <w:rsid w:val="00B16D3F"/>
    <w:rsid w:val="00BB41AC"/>
    <w:rsid w:val="00D46346"/>
    <w:rsid w:val="00E71FC3"/>
    <w:rsid w:val="00EF4813"/>
    <w:rsid w:val="00FB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F0EE5"/>
  <w15:chartTrackingRefBased/>
  <w15:docId w15:val="{65FB559B-D973-4F45-AEBB-3E599E0DE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2018-05-15T16:36:00Z</dcterms:created>
  <dcterms:modified xsi:type="dcterms:W3CDTF">2018-05-15T18:45:00Z</dcterms:modified>
</cp:coreProperties>
</file>